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2EC15" w14:textId="77777777" w:rsidR="00D40D4A" w:rsidRDefault="00D40D4A" w:rsidP="00D40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BAYLE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4C97CFD9" w14:textId="77777777" w:rsidR="00D40D4A" w:rsidRDefault="00D40D4A" w:rsidP="00D40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Northampton.</w:t>
      </w:r>
    </w:p>
    <w:p w14:paraId="770D9916" w14:textId="77777777" w:rsidR="00D40D4A" w:rsidRDefault="00D40D4A" w:rsidP="00D40D4A">
      <w:pPr>
        <w:pStyle w:val="NoSpacing"/>
        <w:rPr>
          <w:rFonts w:cs="Times New Roman"/>
          <w:szCs w:val="24"/>
        </w:rPr>
      </w:pPr>
    </w:p>
    <w:p w14:paraId="5FB6D85A" w14:textId="77777777" w:rsidR="00D40D4A" w:rsidRDefault="00D40D4A" w:rsidP="00D40D4A">
      <w:pPr>
        <w:pStyle w:val="NoSpacing"/>
        <w:rPr>
          <w:rFonts w:cs="Times New Roman"/>
          <w:szCs w:val="24"/>
        </w:rPr>
      </w:pPr>
    </w:p>
    <w:p w14:paraId="0496DC2D" w14:textId="77777777" w:rsidR="00D40D4A" w:rsidRDefault="00D40D4A" w:rsidP="00D40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Probate of his Will.</w:t>
      </w:r>
    </w:p>
    <w:p w14:paraId="2A8957E8" w14:textId="77777777" w:rsidR="00D40D4A" w:rsidRDefault="00D40D4A" w:rsidP="00D40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Index)</w:t>
      </w:r>
    </w:p>
    <w:p w14:paraId="71FE238A" w14:textId="77777777" w:rsidR="00D40D4A" w:rsidRDefault="00D40D4A" w:rsidP="00D40D4A">
      <w:pPr>
        <w:pStyle w:val="NoSpacing"/>
        <w:rPr>
          <w:rFonts w:cs="Times New Roman"/>
          <w:szCs w:val="24"/>
        </w:rPr>
      </w:pPr>
    </w:p>
    <w:p w14:paraId="3DA6512E" w14:textId="77777777" w:rsidR="00D40D4A" w:rsidRDefault="00D40D4A" w:rsidP="00D40D4A">
      <w:pPr>
        <w:pStyle w:val="NoSpacing"/>
        <w:rPr>
          <w:rFonts w:cs="Times New Roman"/>
          <w:szCs w:val="24"/>
        </w:rPr>
      </w:pPr>
    </w:p>
    <w:p w14:paraId="308528DB" w14:textId="77777777" w:rsidR="00D40D4A" w:rsidRDefault="00D40D4A" w:rsidP="00D40D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6AFDF4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4EC48" w14:textId="77777777" w:rsidR="00D40D4A" w:rsidRDefault="00D40D4A" w:rsidP="009139A6">
      <w:r>
        <w:separator/>
      </w:r>
    </w:p>
  </w:endnote>
  <w:endnote w:type="continuationSeparator" w:id="0">
    <w:p w14:paraId="2AA89A00" w14:textId="77777777" w:rsidR="00D40D4A" w:rsidRDefault="00D40D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8B2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52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6A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B6144" w14:textId="77777777" w:rsidR="00D40D4A" w:rsidRDefault="00D40D4A" w:rsidP="009139A6">
      <w:r>
        <w:separator/>
      </w:r>
    </w:p>
  </w:footnote>
  <w:footnote w:type="continuationSeparator" w:id="0">
    <w:p w14:paraId="1F373819" w14:textId="77777777" w:rsidR="00D40D4A" w:rsidRDefault="00D40D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652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5F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EA7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D4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0D4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597BB"/>
  <w15:chartTrackingRefBased/>
  <w15:docId w15:val="{23021784-CF08-412E-91A7-A82EB9E6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2024-04-07T15:36:00Z</dcterms:created>
  <dcterms:modified xsi:type="dcterms:W3CDTF">2024-04-07T15:37:00Z</dcterms:modified>
</cp:coreProperties>
</file>